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4793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4793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84793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84793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84793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84793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84793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5C3FC0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847937">
        <w:rPr>
          <w:b w:val="0"/>
        </w:rPr>
        <w:t xml:space="preserve"> 28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847937" w:rsidP="00232C8F">
            <w:r>
              <w:t>Учитель химии (Учитель)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847937" w:rsidP="00232C8F">
            <w:r>
              <w:t>27244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847937" w:rsidRPr="00847937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847937" w:rsidRPr="00847937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847937" w:rsidRPr="00847937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847937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847937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847937" w:rsidP="00145419">
            <w:pPr>
              <w:jc w:val="center"/>
            </w:pPr>
            <w:r>
              <w:t>0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847937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847937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847937" w:rsidP="0098630F">
            <w:pPr>
              <w:jc w:val="center"/>
            </w:pPr>
            <w:r>
              <w:t>183-913-535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>
        <w:rPr>
          <w:b/>
          <w:lang w:val="en-US"/>
        </w:rPr>
        <w:t>2</w:t>
      </w:r>
      <w:r w:rsidRPr="00776AA2">
        <w:rPr>
          <w:b/>
        </w:rPr>
        <w:t>.</w:t>
      </w:r>
      <w:r w:rsidRPr="00776AA2">
        <w:t xml:space="preserve"> </w:t>
      </w:r>
      <w:r>
        <w:rPr>
          <w:lang w:val="en-US"/>
        </w:rPr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847937" w:rsidRPr="00847937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847937" w:rsidRPr="00847937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5C3FC0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C12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C12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C12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C12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C12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C12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C12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C12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7C1247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C12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C12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C12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C1247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7C1247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C12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7C124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C1247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7C124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7C1247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664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664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664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664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664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664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664E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5C3FC0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7C1247" w:rsidRPr="007C1247">
        <w:rPr>
          <w:i/>
          <w:u w:val="single"/>
        </w:rPr>
        <w:t>1. Рекомендации по улучшению условий труда: не требуются</w:t>
      </w:r>
      <w:r w:rsidR="007C1247" w:rsidRPr="007C1247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F16BBB" w:rsidRPr="00F16BBB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47937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47937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84793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84793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47937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47937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84793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84793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47937" w:rsidRPr="00847937" w:rsidTr="0084793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</w:tr>
      <w:tr w:rsidR="00847937" w:rsidRPr="00847937" w:rsidTr="0084793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  <w:r w:rsidRPr="0084793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  <w:r w:rsidRPr="0084793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  <w:r w:rsidRPr="0084793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  <w:r w:rsidRPr="00847937">
              <w:rPr>
                <w:vertAlign w:val="superscript"/>
              </w:rPr>
              <w:t>(дата)</w:t>
            </w:r>
          </w:p>
        </w:tc>
      </w:tr>
      <w:tr w:rsidR="00847937" w:rsidRPr="00847937" w:rsidTr="0084793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</w:tr>
      <w:tr w:rsidR="00847937" w:rsidRPr="00847937" w:rsidTr="0084793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  <w:r w:rsidRPr="0084793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  <w:r w:rsidRPr="0084793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  <w:r w:rsidRPr="0084793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  <w:r w:rsidRPr="00847937">
              <w:rPr>
                <w:vertAlign w:val="superscript"/>
              </w:rPr>
              <w:t>(дата)</w:t>
            </w:r>
          </w:p>
        </w:tc>
      </w:tr>
      <w:tr w:rsidR="00847937" w:rsidRPr="00847937" w:rsidTr="0084793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937" w:rsidRPr="00847937" w:rsidRDefault="00847937" w:rsidP="004E51DC">
            <w:pPr>
              <w:pStyle w:val="a8"/>
            </w:pPr>
          </w:p>
        </w:tc>
      </w:tr>
      <w:tr w:rsidR="00847937" w:rsidRPr="00847937" w:rsidTr="0084793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  <w:r w:rsidRPr="0084793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  <w:r w:rsidRPr="0084793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  <w:r w:rsidRPr="0084793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937" w:rsidRPr="00847937" w:rsidRDefault="00847937" w:rsidP="004E51DC">
            <w:pPr>
              <w:pStyle w:val="a8"/>
              <w:rPr>
                <w:vertAlign w:val="superscript"/>
              </w:rPr>
            </w:pPr>
            <w:r w:rsidRPr="00847937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7C1247" w:rsidTr="007C124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C1247" w:rsidRDefault="007C1247" w:rsidP="003C5C39">
            <w:pPr>
              <w:pStyle w:val="a8"/>
            </w:pPr>
            <w:r w:rsidRPr="007C1247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C124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C124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C124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C1247" w:rsidRDefault="007C1247" w:rsidP="003C5C39">
            <w:pPr>
              <w:pStyle w:val="a8"/>
            </w:pPr>
            <w:r w:rsidRPr="007C1247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7C124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7C1247" w:rsidRDefault="00F16BBB" w:rsidP="003C5C39">
            <w:pPr>
              <w:pStyle w:val="a8"/>
            </w:pPr>
            <w:r>
              <w:t>26.11.2020</w:t>
            </w:r>
          </w:p>
        </w:tc>
      </w:tr>
      <w:tr w:rsidR="00EF07A3" w:rsidRPr="007C1247" w:rsidTr="007C124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7C1247" w:rsidRDefault="007C1247" w:rsidP="003C5C39">
            <w:pPr>
              <w:pStyle w:val="a8"/>
              <w:rPr>
                <w:b/>
                <w:vertAlign w:val="superscript"/>
              </w:rPr>
            </w:pPr>
            <w:r w:rsidRPr="007C124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7C124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7C1247" w:rsidRDefault="007C1247" w:rsidP="00EF07A3">
            <w:pPr>
              <w:pStyle w:val="a8"/>
              <w:rPr>
                <w:b/>
                <w:vertAlign w:val="superscript"/>
              </w:rPr>
            </w:pPr>
            <w:r w:rsidRPr="007C12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7C124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7C1247" w:rsidRDefault="007C1247" w:rsidP="00EF07A3">
            <w:pPr>
              <w:pStyle w:val="a8"/>
              <w:rPr>
                <w:b/>
                <w:vertAlign w:val="superscript"/>
              </w:rPr>
            </w:pPr>
            <w:r w:rsidRPr="007C1247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7C124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7C1247" w:rsidRDefault="007C1247" w:rsidP="00EF07A3">
            <w:pPr>
              <w:pStyle w:val="a8"/>
              <w:rPr>
                <w:vertAlign w:val="superscript"/>
              </w:rPr>
            </w:pPr>
            <w:r w:rsidRPr="007C1247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84793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47937" w:rsidP="004E51DC">
            <w:pPr>
              <w:pStyle w:val="a8"/>
            </w:pPr>
            <w:r>
              <w:t>Рубцов Алексей Александрович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A1190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84793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FC0" w:rsidRDefault="005C3FC0" w:rsidP="0076042D">
      <w:pPr>
        <w:pStyle w:val="a9"/>
      </w:pPr>
      <w:r>
        <w:separator/>
      </w:r>
    </w:p>
  </w:endnote>
  <w:endnote w:type="continuationSeparator" w:id="0">
    <w:p w:rsidR="005C3FC0" w:rsidRDefault="005C3FC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84793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28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16BBB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16BBB" w:rsidRPr="00F16BBB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FC0" w:rsidRDefault="005C3FC0" w:rsidP="0076042D">
      <w:pPr>
        <w:pStyle w:val="a9"/>
      </w:pPr>
      <w:r>
        <w:separator/>
      </w:r>
    </w:p>
  </w:footnote>
  <w:footnote w:type="continuationSeparator" w:id="0">
    <w:p w:rsidR="005C3FC0" w:rsidRDefault="005C3FC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Педагогическ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724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28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28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0263729E78924AA7B1630DC95968FBA5"/>
    <w:docVar w:name="rm_id" w:val="28"/>
    <w:docVar w:name="rm_name" w:val="                                          "/>
    <w:docVar w:name="rm_number" w:val=" 28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5C3FC0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664EF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FC0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C1247"/>
    <w:rsid w:val="007D1852"/>
    <w:rsid w:val="007D2CEA"/>
    <w:rsid w:val="00835248"/>
    <w:rsid w:val="00847937"/>
    <w:rsid w:val="00883461"/>
    <w:rsid w:val="008E68DE"/>
    <w:rsid w:val="008E70C1"/>
    <w:rsid w:val="0090588D"/>
    <w:rsid w:val="00923637"/>
    <w:rsid w:val="0092778A"/>
    <w:rsid w:val="00967790"/>
    <w:rsid w:val="0098630F"/>
    <w:rsid w:val="00A100AB"/>
    <w:rsid w:val="00A11906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16BBB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A9389FC8-2D95-45ED-8F60-7752C085F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2020-11-20T08:17:00Z</dcterms:created>
  <dcterms:modified xsi:type="dcterms:W3CDTF">2020-11-27T04:52:00Z</dcterms:modified>
</cp:coreProperties>
</file>